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FRENSSHE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fl.1433)</w:t>
      </w:r>
    </w:p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Wellington.</w:t>
      </w:r>
    </w:p>
    <w:p w:rsidR="009D6E6B" w:rsidRDefault="009D6E6B" w:rsidP="009D6E6B">
      <w:pPr>
        <w:rPr>
          <w:rFonts w:ascii="Times New Roman" w:hAnsi="Times New Roman" w:cs="Times New Roman"/>
        </w:rPr>
      </w:pPr>
    </w:p>
    <w:p w:rsidR="009D6E6B" w:rsidRDefault="009D6E6B" w:rsidP="009D6E6B">
      <w:pPr>
        <w:rPr>
          <w:rFonts w:ascii="Times New Roman" w:hAnsi="Times New Roman" w:cs="Times New Roman"/>
        </w:rPr>
      </w:pPr>
    </w:p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Jan.1433</w:t>
      </w:r>
      <w:r>
        <w:rPr>
          <w:rFonts w:ascii="Times New Roman" w:hAnsi="Times New Roman" w:cs="Times New Roman"/>
        </w:rPr>
        <w:tab/>
        <w:t>He was a juror on the inquisition post mortem held in Much Wenlock,</w:t>
      </w:r>
    </w:p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Shropshire, into lands of the late John Mowbray, 2</w:t>
      </w:r>
      <w:r w:rsidRPr="00D476E3">
        <w:rPr>
          <w:rFonts w:ascii="Times New Roman" w:hAnsi="Times New Roman" w:cs="Times New Roman"/>
          <w:vertAlign w:val="superscript"/>
        </w:rPr>
        <w:t>nd</w:t>
      </w:r>
      <w:r>
        <w:rPr>
          <w:rFonts w:ascii="Times New Roman" w:hAnsi="Times New Roman" w:cs="Times New Roman"/>
        </w:rPr>
        <w:t xml:space="preserve"> Duke of Norfolk(q.v.).</w:t>
      </w:r>
    </w:p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20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24-102)</w:t>
      </w:r>
    </w:p>
    <w:p w:rsidR="009D6E6B" w:rsidRDefault="009D6E6B" w:rsidP="009D6E6B">
      <w:pPr>
        <w:rPr>
          <w:rFonts w:ascii="Times New Roman" w:hAnsi="Times New Roman" w:cs="Times New Roman"/>
        </w:rPr>
      </w:pPr>
    </w:p>
    <w:p w:rsidR="009D6E6B" w:rsidRDefault="009D6E6B" w:rsidP="009D6E6B">
      <w:pPr>
        <w:rPr>
          <w:rFonts w:ascii="Times New Roman" w:hAnsi="Times New Roman" w:cs="Times New Roman"/>
        </w:rPr>
      </w:pPr>
    </w:p>
    <w:p w:rsidR="009D6E6B" w:rsidRDefault="009D6E6B" w:rsidP="009D6E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2016</w:t>
      </w:r>
    </w:p>
    <w:p w:rsidR="006B2F86" w:rsidRPr="00E71FC3" w:rsidRDefault="009D6E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E6B" w:rsidRDefault="009D6E6B" w:rsidP="00E71FC3">
      <w:r>
        <w:separator/>
      </w:r>
    </w:p>
  </w:endnote>
  <w:endnote w:type="continuationSeparator" w:id="0">
    <w:p w:rsidR="009D6E6B" w:rsidRDefault="009D6E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E6B" w:rsidRDefault="009D6E6B" w:rsidP="00E71FC3">
      <w:r>
        <w:separator/>
      </w:r>
    </w:p>
  </w:footnote>
  <w:footnote w:type="continuationSeparator" w:id="0">
    <w:p w:rsidR="009D6E6B" w:rsidRDefault="009D6E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6B"/>
    <w:rsid w:val="009D6E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3A845-A233-4CB9-B4C3-230BCD80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D6E6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D6E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2016-05-19T20:15:00Z</dcterms:created>
  <dcterms:modified xsi:type="dcterms:W3CDTF">2016-05-19T20:16:00Z</dcterms:modified>
</cp:coreProperties>
</file>